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97B" w:rsidRPr="00627D95" w:rsidRDefault="00E3397B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E3397B" w:rsidRPr="00627D95" w:rsidRDefault="00E3397B" w:rsidP="00627D95">
      <w:pPr>
        <w:jc w:val="center"/>
        <w:rPr>
          <w:b/>
          <w:bCs/>
        </w:rPr>
      </w:pPr>
    </w:p>
    <w:p w:rsidR="00E3397B" w:rsidRPr="00627D95" w:rsidRDefault="00E3397B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E3397B" w:rsidRPr="00627D95" w:rsidRDefault="00E3397B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E3397B" w:rsidRPr="00787B7C" w:rsidRDefault="00E3397B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Максимовым Артемом Андреевичем</w:t>
      </w:r>
    </w:p>
    <w:p w:rsidR="00E3397B" w:rsidRDefault="00E3397B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E3397B" w:rsidRDefault="00E3397B" w:rsidP="003F4273">
      <w:pPr>
        <w:rPr>
          <w:b/>
          <w:bCs/>
        </w:rPr>
      </w:pPr>
    </w:p>
    <w:p w:rsidR="00E3397B" w:rsidRDefault="00E3397B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E3397B" w:rsidRPr="003F4273" w:rsidRDefault="00E3397B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E3397B">
        <w:tc>
          <w:tcPr>
            <w:tcW w:w="1101" w:type="dxa"/>
          </w:tcPr>
          <w:p w:rsidR="00E3397B" w:rsidRPr="009B0768" w:rsidRDefault="00E3397B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E3397B" w:rsidRPr="009B0768" w:rsidRDefault="00E3397B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E3397B" w:rsidRPr="009B0768" w:rsidRDefault="00E3397B" w:rsidP="00F81781">
            <w:pPr>
              <w:jc w:val="center"/>
            </w:pPr>
            <w:r>
              <w:t>512 328,4</w:t>
            </w:r>
          </w:p>
        </w:tc>
      </w:tr>
    </w:tbl>
    <w:p w:rsidR="00E3397B" w:rsidRDefault="00E3397B" w:rsidP="00627D95">
      <w:pPr>
        <w:jc w:val="center"/>
        <w:rPr>
          <w:b/>
          <w:bCs/>
        </w:rPr>
      </w:pPr>
    </w:p>
    <w:p w:rsidR="00E3397B" w:rsidRDefault="00E3397B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E3397B" w:rsidRPr="003F4273" w:rsidRDefault="00E3397B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E3397B">
        <w:tc>
          <w:tcPr>
            <w:tcW w:w="817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</w:p>
        </w:tc>
      </w:tr>
    </w:tbl>
    <w:p w:rsidR="00E3397B" w:rsidRDefault="00E3397B" w:rsidP="00627D95">
      <w:pPr>
        <w:jc w:val="center"/>
        <w:rPr>
          <w:b/>
          <w:bCs/>
        </w:rPr>
      </w:pPr>
    </w:p>
    <w:p w:rsidR="00E3397B" w:rsidRPr="00627D95" w:rsidRDefault="00E3397B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E3397B" w:rsidRPr="00627D95" w:rsidRDefault="00E3397B" w:rsidP="00627D95">
      <w:pPr>
        <w:rPr>
          <w:b/>
          <w:bCs/>
        </w:rPr>
      </w:pPr>
    </w:p>
    <w:p w:rsidR="00E3397B" w:rsidRDefault="00E3397B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E3397B" w:rsidRPr="003F4273" w:rsidRDefault="00E3397B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9B0768" w:rsidRDefault="00E3397B" w:rsidP="00865BDD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9B0768" w:rsidRDefault="00E3397B" w:rsidP="00585E41">
            <w:pPr>
              <w:jc w:val="center"/>
            </w:pPr>
          </w:p>
        </w:tc>
        <w:tc>
          <w:tcPr>
            <w:tcW w:w="2994" w:type="dxa"/>
          </w:tcPr>
          <w:p w:rsidR="00E3397B" w:rsidRPr="009B0768" w:rsidRDefault="00E3397B" w:rsidP="009B0F4F">
            <w:pPr>
              <w:jc w:val="center"/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9B0768" w:rsidRDefault="00E3397B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787B7C" w:rsidRDefault="00E3397B" w:rsidP="009B0F4F">
            <w:pPr>
              <w:jc w:val="center"/>
            </w:pPr>
          </w:p>
        </w:tc>
        <w:tc>
          <w:tcPr>
            <w:tcW w:w="2994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9B0768" w:rsidRDefault="00E3397B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3C3EB8" w:rsidRDefault="00E3397B" w:rsidP="009B0F4F">
            <w:pPr>
              <w:jc w:val="center"/>
            </w:pPr>
          </w:p>
        </w:tc>
        <w:tc>
          <w:tcPr>
            <w:tcW w:w="2994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3C3EB8" w:rsidRDefault="00E3397B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3C3EB8" w:rsidRDefault="00E3397B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</w:p>
        </w:tc>
      </w:tr>
    </w:tbl>
    <w:p w:rsidR="00E3397B" w:rsidRDefault="00E3397B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E3397B" w:rsidRDefault="00E3397B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585E41" w:rsidRDefault="00E3397B" w:rsidP="003C3EB8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C3EB8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C3EB8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C3EB8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C3EB8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C3EB8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C3EB8">
            <w:r>
              <w:t>нет</w:t>
            </w:r>
          </w:p>
        </w:tc>
      </w:tr>
    </w:tbl>
    <w:p w:rsidR="00E3397B" w:rsidRDefault="00E3397B" w:rsidP="00627D95">
      <w:pPr>
        <w:jc w:val="center"/>
        <w:rPr>
          <w:b/>
          <w:bCs/>
        </w:rPr>
      </w:pPr>
    </w:p>
    <w:p w:rsidR="00E3397B" w:rsidRPr="003F4273" w:rsidRDefault="00E3397B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E3397B" w:rsidRPr="003F4273" w:rsidRDefault="00E3397B" w:rsidP="003F4273">
      <w:pPr>
        <w:jc w:val="center"/>
        <w:rPr>
          <w:b/>
          <w:bCs/>
        </w:rPr>
      </w:pPr>
    </w:p>
    <w:p w:rsidR="00E3397B" w:rsidRDefault="00E3397B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E3397B" w:rsidRDefault="00E3397B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E3397B" w:rsidRPr="003C3EB8" w:rsidRDefault="00E3397B" w:rsidP="00C029C7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E3397B" w:rsidRPr="007435F4" w:rsidRDefault="00E3397B" w:rsidP="00C029C7">
            <w:pPr>
              <w:jc w:val="center"/>
            </w:pPr>
            <w:r>
              <w:t>110</w:t>
            </w:r>
          </w:p>
        </w:tc>
        <w:tc>
          <w:tcPr>
            <w:tcW w:w="3277" w:type="dxa"/>
          </w:tcPr>
          <w:p w:rsidR="00E3397B" w:rsidRPr="00501542" w:rsidRDefault="00E3397B" w:rsidP="00C029C7">
            <w:pPr>
              <w:jc w:val="center"/>
            </w:pPr>
            <w:r w:rsidRPr="00501542">
              <w:t>Российская Федерация</w:t>
            </w:r>
          </w:p>
        </w:tc>
      </w:tr>
      <w:tr w:rsidR="00E3397B">
        <w:tc>
          <w:tcPr>
            <w:tcW w:w="1101" w:type="dxa"/>
          </w:tcPr>
          <w:p w:rsidR="00E3397B" w:rsidRDefault="00E3397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E3397B" w:rsidRDefault="00E3397B" w:rsidP="00C029C7">
            <w:pPr>
              <w:jc w:val="center"/>
            </w:pPr>
            <w:r>
              <w:t>Земельный участок (аренда)</w:t>
            </w:r>
          </w:p>
        </w:tc>
        <w:tc>
          <w:tcPr>
            <w:tcW w:w="2393" w:type="dxa"/>
          </w:tcPr>
          <w:p w:rsidR="00E3397B" w:rsidRDefault="00E3397B" w:rsidP="00C029C7">
            <w:pPr>
              <w:jc w:val="center"/>
            </w:pPr>
            <w:r>
              <w:t>1787,0</w:t>
            </w:r>
          </w:p>
        </w:tc>
        <w:tc>
          <w:tcPr>
            <w:tcW w:w="3277" w:type="dxa"/>
          </w:tcPr>
          <w:p w:rsidR="00E3397B" w:rsidRPr="00501542" w:rsidRDefault="00E3397B" w:rsidP="00C029C7">
            <w:pPr>
              <w:jc w:val="center"/>
            </w:pPr>
            <w:r>
              <w:t>Российская Федерация</w:t>
            </w:r>
          </w:p>
        </w:tc>
      </w:tr>
    </w:tbl>
    <w:p w:rsidR="00E3397B" w:rsidRDefault="00E3397B" w:rsidP="003F4273">
      <w:pPr>
        <w:jc w:val="center"/>
        <w:rPr>
          <w:b/>
          <w:bCs/>
        </w:rPr>
      </w:pPr>
    </w:p>
    <w:p w:rsidR="00E3397B" w:rsidRPr="00627D95" w:rsidRDefault="00E3397B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E3397B" w:rsidRPr="00627D95" w:rsidRDefault="00E3397B" w:rsidP="00B15710">
      <w:pPr>
        <w:jc w:val="center"/>
        <w:rPr>
          <w:b/>
          <w:bCs/>
        </w:rPr>
      </w:pPr>
    </w:p>
    <w:p w:rsidR="00E3397B" w:rsidRPr="00627D95" w:rsidRDefault="00E3397B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E3397B" w:rsidRPr="00627D95" w:rsidRDefault="00E3397B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E3397B" w:rsidRPr="00787B7C" w:rsidRDefault="00E3397B" w:rsidP="00F81781">
      <w:pPr>
        <w:jc w:val="center"/>
        <w:rPr>
          <w:b/>
          <w:bCs/>
          <w:u w:val="single"/>
        </w:rPr>
      </w:pPr>
      <w:bookmarkStart w:id="0" w:name="_GoBack"/>
      <w:bookmarkEnd w:id="0"/>
      <w:r>
        <w:rPr>
          <w:b/>
          <w:bCs/>
          <w:u w:val="single"/>
        </w:rPr>
        <w:t>Максимова Артем Андреевича</w:t>
      </w:r>
    </w:p>
    <w:p w:rsidR="00E3397B" w:rsidRDefault="00E3397B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E3397B" w:rsidRDefault="00E3397B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E3397B" w:rsidRPr="003F4273" w:rsidRDefault="00E3397B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E3397B">
        <w:tc>
          <w:tcPr>
            <w:tcW w:w="1101" w:type="dxa"/>
          </w:tcPr>
          <w:p w:rsidR="00E3397B" w:rsidRPr="009B0768" w:rsidRDefault="00E3397B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E3397B" w:rsidRPr="009B0768" w:rsidRDefault="00E3397B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E3397B" w:rsidRPr="00365B21" w:rsidRDefault="00E3397B" w:rsidP="003F7E7C">
            <w:pPr>
              <w:jc w:val="center"/>
            </w:pPr>
            <w:r>
              <w:t>13 140,42</w:t>
            </w:r>
          </w:p>
        </w:tc>
      </w:tr>
    </w:tbl>
    <w:p w:rsidR="00E3397B" w:rsidRDefault="00E3397B" w:rsidP="00FA5B13">
      <w:pPr>
        <w:jc w:val="center"/>
        <w:rPr>
          <w:b/>
          <w:bCs/>
        </w:rPr>
      </w:pPr>
    </w:p>
    <w:p w:rsidR="00E3397B" w:rsidRDefault="00E3397B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E3397B" w:rsidRPr="003F4273" w:rsidRDefault="00E3397B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E3397B">
        <w:tc>
          <w:tcPr>
            <w:tcW w:w="817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</w:p>
        </w:tc>
      </w:tr>
    </w:tbl>
    <w:p w:rsidR="00E3397B" w:rsidRDefault="00E3397B" w:rsidP="00FA5B13">
      <w:pPr>
        <w:jc w:val="center"/>
        <w:rPr>
          <w:b/>
          <w:bCs/>
        </w:rPr>
      </w:pPr>
    </w:p>
    <w:p w:rsidR="00E3397B" w:rsidRPr="00627D95" w:rsidRDefault="00E3397B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E3397B" w:rsidRPr="00627D95" w:rsidRDefault="00E3397B" w:rsidP="00FA5B13">
      <w:pPr>
        <w:rPr>
          <w:b/>
          <w:bCs/>
        </w:rPr>
      </w:pPr>
    </w:p>
    <w:p w:rsidR="00E3397B" w:rsidRDefault="00E3397B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E3397B" w:rsidRPr="003F4273" w:rsidRDefault="00E3397B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9B0768" w:rsidRDefault="00E3397B" w:rsidP="00365B21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9B0768" w:rsidRDefault="00E3397B" w:rsidP="00F81781">
            <w:pPr>
              <w:jc w:val="center"/>
            </w:pPr>
          </w:p>
        </w:tc>
        <w:tc>
          <w:tcPr>
            <w:tcW w:w="2994" w:type="dxa"/>
          </w:tcPr>
          <w:p w:rsidR="00E3397B" w:rsidRPr="009B0768" w:rsidRDefault="00E3397B" w:rsidP="003F7E7C">
            <w:pPr>
              <w:jc w:val="center"/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9B0768" w:rsidRDefault="00E3397B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787B7C" w:rsidRDefault="00E3397B" w:rsidP="00BC027B">
            <w:pPr>
              <w:jc w:val="center"/>
            </w:pPr>
          </w:p>
        </w:tc>
        <w:tc>
          <w:tcPr>
            <w:tcW w:w="2994" w:type="dxa"/>
          </w:tcPr>
          <w:p w:rsidR="00E3397B" w:rsidRDefault="00E3397B" w:rsidP="008A65DF">
            <w:pPr>
              <w:jc w:val="center"/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9B0768" w:rsidRDefault="00E3397B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3C3EB8" w:rsidRDefault="00E3397B" w:rsidP="003F7E7C">
            <w:pPr>
              <w:jc w:val="center"/>
            </w:pPr>
          </w:p>
        </w:tc>
        <w:tc>
          <w:tcPr>
            <w:tcW w:w="2994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3C3EB8" w:rsidRDefault="00E3397B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3C3EB8" w:rsidRDefault="00E3397B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</w:p>
        </w:tc>
      </w:tr>
    </w:tbl>
    <w:p w:rsidR="00E3397B" w:rsidRDefault="00E3397B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E3397B" w:rsidRDefault="00E3397B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F7E7C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F7E7C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F7E7C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F7E7C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F7E7C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F7E7C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3F7E7C">
            <w:r>
              <w:t>нет</w:t>
            </w:r>
          </w:p>
        </w:tc>
      </w:tr>
    </w:tbl>
    <w:p w:rsidR="00E3397B" w:rsidRDefault="00E3397B" w:rsidP="00FA5B13">
      <w:pPr>
        <w:jc w:val="center"/>
        <w:rPr>
          <w:b/>
          <w:bCs/>
        </w:rPr>
      </w:pPr>
    </w:p>
    <w:p w:rsidR="00E3397B" w:rsidRPr="003F4273" w:rsidRDefault="00E3397B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E3397B" w:rsidRPr="003F4273" w:rsidRDefault="00E3397B" w:rsidP="00FA5B13">
      <w:pPr>
        <w:jc w:val="center"/>
        <w:rPr>
          <w:b/>
          <w:bCs/>
        </w:rPr>
      </w:pPr>
    </w:p>
    <w:p w:rsidR="00E3397B" w:rsidRDefault="00E3397B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E3397B" w:rsidRDefault="00E3397B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E3397B" w:rsidRPr="003C3EB8" w:rsidRDefault="00E3397B" w:rsidP="007435F4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E3397B" w:rsidRPr="007435F4" w:rsidRDefault="00E3397B" w:rsidP="003F7E7C">
            <w:pPr>
              <w:jc w:val="center"/>
            </w:pPr>
            <w:r>
              <w:t>110</w:t>
            </w:r>
          </w:p>
        </w:tc>
        <w:tc>
          <w:tcPr>
            <w:tcW w:w="3277" w:type="dxa"/>
          </w:tcPr>
          <w:p w:rsidR="00E3397B" w:rsidRPr="009B0F4F" w:rsidRDefault="00E3397B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</w:tbl>
    <w:p w:rsidR="00E3397B" w:rsidRDefault="00E3397B" w:rsidP="00365B21"/>
    <w:p w:rsidR="00E3397B" w:rsidRDefault="00E3397B" w:rsidP="00365B21"/>
    <w:p w:rsidR="00E3397B" w:rsidRPr="00627D95" w:rsidRDefault="00E3397B" w:rsidP="00501542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E3397B" w:rsidRPr="00627D95" w:rsidRDefault="00E3397B" w:rsidP="00501542">
      <w:pPr>
        <w:jc w:val="center"/>
        <w:rPr>
          <w:b/>
          <w:bCs/>
        </w:rPr>
      </w:pPr>
    </w:p>
    <w:p w:rsidR="00E3397B" w:rsidRPr="00627D95" w:rsidRDefault="00E3397B" w:rsidP="00501542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E3397B" w:rsidRPr="00627D95" w:rsidRDefault="00E3397B" w:rsidP="00501542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E3397B" w:rsidRPr="00787B7C" w:rsidRDefault="00E3397B" w:rsidP="0050154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Максимова Артем Андреевича</w:t>
      </w:r>
    </w:p>
    <w:p w:rsidR="00E3397B" w:rsidRDefault="00E3397B" w:rsidP="00501542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E3397B" w:rsidRDefault="00E3397B" w:rsidP="00501542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E3397B" w:rsidRPr="003F4273" w:rsidRDefault="00E3397B" w:rsidP="00501542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E3397B">
        <w:tc>
          <w:tcPr>
            <w:tcW w:w="1101" w:type="dxa"/>
          </w:tcPr>
          <w:p w:rsidR="00E3397B" w:rsidRPr="009B0768" w:rsidRDefault="00E3397B" w:rsidP="00956E0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E3397B" w:rsidRPr="009B0768" w:rsidRDefault="00E3397B" w:rsidP="00956E0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E3397B" w:rsidRPr="00365B21" w:rsidRDefault="00E3397B" w:rsidP="00956E0F">
            <w:pPr>
              <w:jc w:val="center"/>
            </w:pPr>
            <w:r>
              <w:t>нет</w:t>
            </w:r>
          </w:p>
        </w:tc>
      </w:tr>
    </w:tbl>
    <w:p w:rsidR="00E3397B" w:rsidRDefault="00E3397B" w:rsidP="00501542">
      <w:pPr>
        <w:jc w:val="center"/>
        <w:rPr>
          <w:b/>
          <w:bCs/>
        </w:rPr>
      </w:pPr>
    </w:p>
    <w:p w:rsidR="00E3397B" w:rsidRDefault="00E3397B" w:rsidP="00501542">
      <w:pPr>
        <w:jc w:val="center"/>
        <w:rPr>
          <w:b/>
          <w:bCs/>
        </w:rPr>
      </w:pPr>
    </w:p>
    <w:p w:rsidR="00E3397B" w:rsidRDefault="00E3397B" w:rsidP="00501542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E3397B" w:rsidRPr="003F4273" w:rsidRDefault="00E3397B" w:rsidP="00501542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E3397B">
        <w:tc>
          <w:tcPr>
            <w:tcW w:w="817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956E0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956E0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956E0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322" w:type="dxa"/>
            <w:gridSpan w:val="3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E3397B">
        <w:tc>
          <w:tcPr>
            <w:tcW w:w="817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3397B" w:rsidRPr="009B0768" w:rsidRDefault="00E3397B" w:rsidP="00956E0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</w:p>
        </w:tc>
      </w:tr>
    </w:tbl>
    <w:p w:rsidR="00E3397B" w:rsidRDefault="00E3397B" w:rsidP="00501542">
      <w:pPr>
        <w:jc w:val="center"/>
        <w:rPr>
          <w:b/>
          <w:bCs/>
        </w:rPr>
      </w:pPr>
    </w:p>
    <w:p w:rsidR="00E3397B" w:rsidRPr="00627D95" w:rsidRDefault="00E3397B" w:rsidP="00501542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E3397B" w:rsidRPr="00627D95" w:rsidRDefault="00E3397B" w:rsidP="00501542">
      <w:pPr>
        <w:rPr>
          <w:b/>
          <w:bCs/>
        </w:rPr>
      </w:pPr>
    </w:p>
    <w:p w:rsidR="00E3397B" w:rsidRDefault="00E3397B" w:rsidP="00501542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E3397B" w:rsidRPr="003F4273" w:rsidRDefault="00E3397B" w:rsidP="00501542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9B0768" w:rsidRDefault="00E3397B" w:rsidP="00956E0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9B0768" w:rsidRDefault="00E3397B" w:rsidP="00956E0F">
            <w:pPr>
              <w:jc w:val="center"/>
            </w:pPr>
          </w:p>
        </w:tc>
        <w:tc>
          <w:tcPr>
            <w:tcW w:w="2994" w:type="dxa"/>
          </w:tcPr>
          <w:p w:rsidR="00E3397B" w:rsidRPr="009B0768" w:rsidRDefault="00E3397B" w:rsidP="00956E0F">
            <w:pPr>
              <w:jc w:val="center"/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9B0768" w:rsidRDefault="00E3397B" w:rsidP="00956E0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787B7C" w:rsidRDefault="00E3397B" w:rsidP="00956E0F">
            <w:pPr>
              <w:jc w:val="center"/>
            </w:pPr>
          </w:p>
        </w:tc>
        <w:tc>
          <w:tcPr>
            <w:tcW w:w="2994" w:type="dxa"/>
          </w:tcPr>
          <w:p w:rsidR="00E3397B" w:rsidRDefault="00E3397B" w:rsidP="00956E0F">
            <w:pPr>
              <w:jc w:val="center"/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9B0768" w:rsidRDefault="00E3397B" w:rsidP="00956E0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3C3EB8" w:rsidRDefault="00E3397B" w:rsidP="00956E0F">
            <w:pPr>
              <w:jc w:val="center"/>
            </w:pPr>
          </w:p>
        </w:tc>
        <w:tc>
          <w:tcPr>
            <w:tcW w:w="2994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3C3EB8" w:rsidRDefault="00E3397B" w:rsidP="00956E0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</w:p>
        </w:tc>
      </w:tr>
      <w:tr w:rsidR="00E3397B">
        <w:tc>
          <w:tcPr>
            <w:tcW w:w="9464" w:type="dxa"/>
            <w:gridSpan w:val="4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3397B" w:rsidRPr="003C3EB8" w:rsidRDefault="00E3397B" w:rsidP="00956E0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</w:p>
        </w:tc>
      </w:tr>
    </w:tbl>
    <w:p w:rsidR="00E3397B" w:rsidRDefault="00E3397B" w:rsidP="00501542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E3397B" w:rsidRDefault="00E3397B" w:rsidP="00501542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956E0F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956E0F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956E0F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956E0F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956E0F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956E0F">
            <w:r>
              <w:t>нет</w:t>
            </w:r>
          </w:p>
        </w:tc>
      </w:tr>
      <w:tr w:rsidR="00E3397B">
        <w:tc>
          <w:tcPr>
            <w:tcW w:w="9464" w:type="dxa"/>
            <w:gridSpan w:val="2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3397B" w:rsidRPr="003C3EB8" w:rsidRDefault="00E3397B" w:rsidP="00956E0F">
            <w:r>
              <w:t>нет</w:t>
            </w:r>
          </w:p>
        </w:tc>
      </w:tr>
    </w:tbl>
    <w:p w:rsidR="00E3397B" w:rsidRDefault="00E3397B" w:rsidP="00501542">
      <w:pPr>
        <w:jc w:val="center"/>
        <w:rPr>
          <w:b/>
          <w:bCs/>
        </w:rPr>
      </w:pPr>
    </w:p>
    <w:p w:rsidR="00E3397B" w:rsidRPr="003F4273" w:rsidRDefault="00E3397B" w:rsidP="00501542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E3397B" w:rsidRPr="003F4273" w:rsidRDefault="00E3397B" w:rsidP="00501542">
      <w:pPr>
        <w:jc w:val="center"/>
        <w:rPr>
          <w:b/>
          <w:bCs/>
        </w:rPr>
      </w:pPr>
    </w:p>
    <w:p w:rsidR="00E3397B" w:rsidRDefault="00E3397B" w:rsidP="00501542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E3397B" w:rsidRDefault="00E3397B" w:rsidP="00501542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3397B">
        <w:tc>
          <w:tcPr>
            <w:tcW w:w="1101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E3397B" w:rsidRPr="003C3EB8" w:rsidRDefault="00E3397B" w:rsidP="00956E0F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E3397B" w:rsidRPr="007435F4" w:rsidRDefault="00E3397B" w:rsidP="00956E0F">
            <w:pPr>
              <w:jc w:val="center"/>
            </w:pPr>
            <w:r>
              <w:t>110</w:t>
            </w:r>
          </w:p>
        </w:tc>
        <w:tc>
          <w:tcPr>
            <w:tcW w:w="3277" w:type="dxa"/>
          </w:tcPr>
          <w:p w:rsidR="00E3397B" w:rsidRPr="009B0F4F" w:rsidRDefault="00E3397B" w:rsidP="00956E0F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</w:tbl>
    <w:p w:rsidR="00E3397B" w:rsidRPr="00627D95" w:rsidRDefault="00E3397B" w:rsidP="00501542"/>
    <w:p w:rsidR="00E3397B" w:rsidRPr="00627D95" w:rsidRDefault="00E3397B" w:rsidP="00365B21"/>
    <w:sectPr w:rsidR="00E3397B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3B46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0AF6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1542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E4EEF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1215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56E0F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1EFF"/>
    <w:rsid w:val="00DD5234"/>
    <w:rsid w:val="00DE084C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397B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7D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5</Pages>
  <Words>660</Words>
  <Characters>3765</Characters>
  <Application>Microsoft Office Outlook</Application>
  <DocSecurity>0</DocSecurity>
  <Lines>0</Lines>
  <Paragraphs>0</Paragraphs>
  <ScaleCrop>false</ScaleCrop>
  <Company>Урюпинскуая районная Дума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akopov</cp:lastModifiedBy>
  <cp:revision>3</cp:revision>
  <cp:lastPrinted>2015-04-21T05:35:00Z</cp:lastPrinted>
  <dcterms:created xsi:type="dcterms:W3CDTF">2016-05-18T05:57:00Z</dcterms:created>
  <dcterms:modified xsi:type="dcterms:W3CDTF">2016-05-20T05:37:00Z</dcterms:modified>
</cp:coreProperties>
</file>